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0" w:type="dxa"/>
          <w:right w:w="0" w:type="dxa"/>
        </w:tblCellMar>
        <w:tblLook w:val="04A0" w:firstRow="1" w:lastRow="0" w:firstColumn="1" w:lastColumn="0" w:noHBand="0" w:noVBand="1"/>
      </w:tblPr>
      <w:tblGrid>
        <w:gridCol w:w="9072"/>
      </w:tblGrid>
      <w:tr w:rsidR="001D214D" w:rsidRPr="00AD552E" w14:paraId="411F4109" w14:textId="77777777" w:rsidTr="00D63403">
        <w:trPr>
          <w:trHeight w:val="4095"/>
        </w:trPr>
        <w:tc>
          <w:tcPr>
            <w:tcW w:w="9210" w:type="dxa"/>
            <w:shd w:val="clear" w:color="auto" w:fill="auto"/>
            <w:vAlign w:val="center"/>
          </w:tcPr>
          <w:p w14:paraId="1789C2B8" w14:textId="6C58D85F" w:rsidR="001D214D" w:rsidRPr="00AD552E" w:rsidRDefault="00113954" w:rsidP="00D63403">
            <w:pPr>
              <w:pStyle w:val="RFE1Titel"/>
              <w:rPr>
                <w:rFonts w:ascii="AOK Buenos Aires" w:hAnsi="AOK Buenos Aires"/>
              </w:rPr>
            </w:pPr>
            <w:r w:rsidRPr="00AD552E">
              <w:rPr>
                <w:rFonts w:ascii="AOK Buenos Aires" w:hAnsi="AOK Buenos Aires"/>
              </w:rPr>
              <w:t xml:space="preserve">Anlage </w:t>
            </w:r>
            <w:r w:rsidR="00AD552E" w:rsidRPr="00AD552E">
              <w:rPr>
                <w:rFonts w:ascii="AOK Buenos Aires" w:hAnsi="AOK Buenos Aires"/>
              </w:rPr>
              <w:t>12</w:t>
            </w:r>
          </w:p>
          <w:p w14:paraId="1AFFBBD4" w14:textId="77777777" w:rsidR="001D214D" w:rsidRPr="00AD552E" w:rsidRDefault="001D214D" w:rsidP="00D63403">
            <w:pPr>
              <w:pStyle w:val="RFE2Titeltext"/>
              <w:rPr>
                <w:rFonts w:ascii="AOK Buenos Aires" w:hAnsi="AOK Buenos Aires"/>
              </w:rPr>
            </w:pPr>
          </w:p>
          <w:p w14:paraId="525B0E46" w14:textId="77777777" w:rsidR="00AD552E" w:rsidRPr="00AD552E" w:rsidRDefault="00AD552E" w:rsidP="00AD552E">
            <w:pPr>
              <w:pStyle w:val="RFE2Titeltext"/>
              <w:rPr>
                <w:rFonts w:ascii="AOK Buenos Aires" w:hAnsi="AOK Buenos Aires" w:cs="Arial"/>
                <w:sz w:val="21"/>
                <w:szCs w:val="21"/>
              </w:rPr>
            </w:pPr>
            <w:r w:rsidRPr="00AD552E">
              <w:rPr>
                <w:rFonts w:ascii="AOK Buenos Aires" w:hAnsi="AOK Buenos Aires"/>
                <w:szCs w:val="28"/>
              </w:rPr>
              <w:t xml:space="preserve">der Vergabeunterlagen zur Ausschreibung des </w:t>
            </w:r>
            <w:r w:rsidRPr="00AD552E">
              <w:rPr>
                <w:rFonts w:ascii="AOK Buenos Aires" w:hAnsi="AOK Buenos Aires"/>
                <w:szCs w:val="28"/>
              </w:rPr>
              <w:br/>
              <w:t xml:space="preserve">AOK-Bundesverbandes </w:t>
            </w:r>
            <w:r w:rsidRPr="00AD552E">
              <w:rPr>
                <w:rFonts w:ascii="AOK Buenos Aires" w:hAnsi="AOK Buenos Aires"/>
                <w:szCs w:val="28"/>
              </w:rPr>
              <w:br/>
              <w:t>„Einrichtung eines hochwertigen Studios zur Produktion von internen und externen Videoinhalten – hier Studiotechnik“</w:t>
            </w:r>
          </w:p>
          <w:p w14:paraId="184C45D2" w14:textId="1E26D235" w:rsidR="001D214D" w:rsidRPr="00AD552E" w:rsidRDefault="001D214D" w:rsidP="00113954">
            <w:pPr>
              <w:pStyle w:val="RFE2Titeltext"/>
              <w:rPr>
                <w:rFonts w:ascii="AOK Buenos Aires" w:hAnsi="AOK Buenos Aires"/>
                <w:b/>
                <w:sz w:val="40"/>
                <w:szCs w:val="40"/>
              </w:rPr>
            </w:pPr>
          </w:p>
        </w:tc>
      </w:tr>
      <w:tr w:rsidR="001D214D" w:rsidRPr="00AD552E" w14:paraId="04CC66FD" w14:textId="77777777" w:rsidTr="00D63403">
        <w:trPr>
          <w:trHeight w:val="7370"/>
        </w:trPr>
        <w:tc>
          <w:tcPr>
            <w:tcW w:w="9210" w:type="dxa"/>
            <w:shd w:val="clear" w:color="auto" w:fill="auto"/>
          </w:tcPr>
          <w:p w14:paraId="670ED580" w14:textId="4C043222" w:rsidR="001D214D" w:rsidRPr="00AD552E" w:rsidRDefault="001D214D" w:rsidP="00D63403">
            <w:pPr>
              <w:pStyle w:val="RFE1Titel"/>
              <w:rPr>
                <w:rFonts w:ascii="AOK Buenos Aires" w:hAnsi="AOK Buenos Aires"/>
              </w:rPr>
            </w:pPr>
            <w:r w:rsidRPr="00AD552E">
              <w:rPr>
                <w:rFonts w:ascii="AOK Buenos Aires" w:hAnsi="AOK Buenos Aires"/>
              </w:rPr>
              <w:t>Verpflichtungserklärung</w:t>
            </w:r>
            <w:r w:rsidRPr="00AD552E">
              <w:rPr>
                <w:rFonts w:ascii="AOK Buenos Aires" w:hAnsi="AOK Buenos Aires"/>
              </w:rPr>
              <w:br/>
              <w:t xml:space="preserve">des benannten </w:t>
            </w:r>
            <w:r w:rsidR="00AA23BA" w:rsidRPr="00AD552E">
              <w:rPr>
                <w:rFonts w:ascii="AOK Buenos Aires" w:hAnsi="AOK Buenos Aires"/>
              </w:rPr>
              <w:t>Dritt-/</w:t>
            </w:r>
            <w:r w:rsidR="003D0D70" w:rsidRPr="00AD552E">
              <w:rPr>
                <w:rFonts w:ascii="AOK Buenos Aires" w:hAnsi="AOK Buenos Aires"/>
              </w:rPr>
              <w:t>Unteraufrag</w:t>
            </w:r>
            <w:r w:rsidR="00AA23BA" w:rsidRPr="00AD552E">
              <w:rPr>
                <w:rFonts w:ascii="AOK Buenos Aires" w:hAnsi="AOK Buenos Aires"/>
              </w:rPr>
              <w:t>nehmers</w:t>
            </w:r>
            <w:r w:rsidRPr="00AD552E">
              <w:rPr>
                <w:rFonts w:ascii="AOK Buenos Aires" w:hAnsi="AOK Buenos Aires"/>
              </w:rPr>
              <w:br/>
              <w:t>gegenüber dem Bieter</w:t>
            </w:r>
          </w:p>
          <w:p w14:paraId="3F218A88" w14:textId="77777777" w:rsidR="001D214D" w:rsidRPr="00AD552E" w:rsidRDefault="001D214D" w:rsidP="00D63403">
            <w:pPr>
              <w:pStyle w:val="RFE2Titeltext"/>
              <w:rPr>
                <w:rFonts w:ascii="AOK Buenos Aires" w:hAnsi="AOK Buenos Aires"/>
              </w:rPr>
            </w:pPr>
            <w:r w:rsidRPr="00AD552E">
              <w:rPr>
                <w:rFonts w:ascii="AOK Buenos Aires" w:hAnsi="AOK Buenos Aires"/>
              </w:rPr>
              <w:t>(ggf. vom Bieter einzureichen)</w:t>
            </w:r>
          </w:p>
        </w:tc>
      </w:tr>
    </w:tbl>
    <w:p w14:paraId="3097BABF" w14:textId="40EA6996" w:rsidR="001D214D" w:rsidRPr="00AD552E" w:rsidRDefault="001D214D" w:rsidP="001D214D">
      <w:pPr>
        <w:pStyle w:val="RFE1Titel"/>
        <w:rPr>
          <w:rFonts w:ascii="AOK Buenos Aires" w:hAnsi="AOK Buenos Aires"/>
        </w:rPr>
      </w:pPr>
      <w:r w:rsidRPr="00AD552E">
        <w:rPr>
          <w:rFonts w:ascii="AOK Buenos Aires" w:hAnsi="AOK Buenos Aires"/>
        </w:rPr>
        <w:br w:type="page"/>
      </w:r>
      <w:r w:rsidRPr="00AD552E">
        <w:rPr>
          <w:rFonts w:ascii="AOK Buenos Aires" w:hAnsi="AOK Buenos Aires"/>
        </w:rPr>
        <w:lastRenderedPageBreak/>
        <w:t>Verpflichtungserklärung</w:t>
      </w:r>
    </w:p>
    <w:p w14:paraId="47E40C20" w14:textId="77777777" w:rsidR="003B67B3" w:rsidRPr="00AD552E" w:rsidRDefault="003B67B3" w:rsidP="003B67B3">
      <w:pPr>
        <w:pStyle w:val="RFEText115"/>
        <w:rPr>
          <w:rFonts w:ascii="AOK Buenos Aires" w:hAnsi="AOK Buenos Aires"/>
        </w:rPr>
      </w:pPr>
      <w:r w:rsidRPr="00AD552E">
        <w:rPr>
          <w:rFonts w:ascii="AOK Buenos Aires" w:hAnsi="AOK Buenos Aires"/>
        </w:rPr>
        <w:t>Zur Ausführung der im Angebot des Bieters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9"/>
        <w:gridCol w:w="5933"/>
      </w:tblGrid>
      <w:tr w:rsidR="003B67B3" w:rsidRPr="00AD552E" w14:paraId="06C8862C" w14:textId="77777777" w:rsidTr="001C7EE5">
        <w:tc>
          <w:tcPr>
            <w:tcW w:w="2840" w:type="dxa"/>
            <w:shd w:val="clear" w:color="auto" w:fill="F2F2F2"/>
          </w:tcPr>
          <w:p w14:paraId="12B20031" w14:textId="77777777" w:rsidR="003B67B3" w:rsidRPr="00AD552E" w:rsidRDefault="003B67B3" w:rsidP="00D63403">
            <w:pPr>
              <w:pStyle w:val="RFEText100"/>
              <w:rPr>
                <w:rFonts w:ascii="AOK Buenos Aires" w:hAnsi="AOK Buenos Aires"/>
              </w:rPr>
            </w:pPr>
            <w:r w:rsidRPr="00AD552E">
              <w:rPr>
                <w:rFonts w:ascii="AOK Buenos Aires" w:hAnsi="AOK Buenos Aires"/>
              </w:rPr>
              <w:t>Firma/Institution/Rechtsform:</w:t>
            </w:r>
          </w:p>
        </w:tc>
        <w:tc>
          <w:tcPr>
            <w:tcW w:w="6240" w:type="dxa"/>
            <w:shd w:val="clear" w:color="auto" w:fill="auto"/>
          </w:tcPr>
          <w:p w14:paraId="51BE261A" w14:textId="77777777" w:rsidR="003B67B3" w:rsidRPr="00AD552E" w:rsidRDefault="003B67B3" w:rsidP="00D63403">
            <w:pPr>
              <w:pStyle w:val="RFEText100"/>
              <w:rPr>
                <w:rFonts w:ascii="AOK Buenos Aires" w:hAnsi="AOK Buenos Aires"/>
              </w:rPr>
            </w:pPr>
            <w:r w:rsidRPr="00AD552E">
              <w:rPr>
                <w:rFonts w:ascii="AOK Buenos Aires" w:hAnsi="AOK Buenos Aires"/>
              </w:rPr>
              <w:fldChar w:fldCharType="begin">
                <w:ffData>
                  <w:name w:val="Text2"/>
                  <w:enabled/>
                  <w:calcOnExit w:val="0"/>
                  <w:textInput/>
                </w:ffData>
              </w:fldChar>
            </w:r>
            <w:r w:rsidRPr="00AD552E">
              <w:rPr>
                <w:rFonts w:ascii="AOK Buenos Aires" w:hAnsi="AOK Buenos Aires"/>
              </w:rPr>
              <w:instrText xml:space="preserve">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fldChar w:fldCharType="end"/>
            </w:r>
          </w:p>
        </w:tc>
      </w:tr>
      <w:tr w:rsidR="003B67B3" w:rsidRPr="00AD552E" w14:paraId="4C5242C3" w14:textId="77777777" w:rsidTr="001C7EE5">
        <w:tc>
          <w:tcPr>
            <w:tcW w:w="2840" w:type="dxa"/>
            <w:shd w:val="clear" w:color="auto" w:fill="F2F2F2"/>
          </w:tcPr>
          <w:p w14:paraId="55CFE77A" w14:textId="77777777" w:rsidR="003B67B3" w:rsidRPr="00AD552E" w:rsidRDefault="003B67B3" w:rsidP="00D63403">
            <w:pPr>
              <w:pStyle w:val="RFEText100"/>
              <w:rPr>
                <w:rFonts w:ascii="AOK Buenos Aires" w:hAnsi="AOK Buenos Aires"/>
              </w:rPr>
            </w:pPr>
            <w:r w:rsidRPr="00AD552E">
              <w:rPr>
                <w:rFonts w:ascii="AOK Buenos Aires" w:hAnsi="AOK Buenos Aires"/>
              </w:rPr>
              <w:t>Straße/Hausnummer:</w:t>
            </w:r>
          </w:p>
        </w:tc>
        <w:tc>
          <w:tcPr>
            <w:tcW w:w="6240" w:type="dxa"/>
            <w:shd w:val="clear" w:color="auto" w:fill="auto"/>
          </w:tcPr>
          <w:p w14:paraId="23F01494" w14:textId="77777777" w:rsidR="003B67B3" w:rsidRPr="00AD552E" w:rsidRDefault="003B67B3" w:rsidP="00D63403">
            <w:pPr>
              <w:pStyle w:val="RFEText100"/>
              <w:rPr>
                <w:rFonts w:ascii="AOK Buenos Aires" w:hAnsi="AOK Buenos Aires"/>
              </w:rPr>
            </w:pPr>
            <w:r w:rsidRPr="00AD552E">
              <w:rPr>
                <w:rFonts w:ascii="AOK Buenos Aires" w:hAnsi="AOK Buenos Aires"/>
              </w:rPr>
              <w:fldChar w:fldCharType="begin">
                <w:ffData>
                  <w:name w:val="Text2"/>
                  <w:enabled/>
                  <w:calcOnExit w:val="0"/>
                  <w:textInput/>
                </w:ffData>
              </w:fldChar>
            </w:r>
            <w:r w:rsidRPr="00AD552E">
              <w:rPr>
                <w:rFonts w:ascii="AOK Buenos Aires" w:hAnsi="AOK Buenos Aires"/>
              </w:rPr>
              <w:instrText xml:space="preserve">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fldChar w:fldCharType="end"/>
            </w:r>
          </w:p>
        </w:tc>
      </w:tr>
      <w:tr w:rsidR="003B67B3" w:rsidRPr="00AD552E" w14:paraId="2E6DD5B4" w14:textId="77777777" w:rsidTr="001C7EE5">
        <w:tc>
          <w:tcPr>
            <w:tcW w:w="2840" w:type="dxa"/>
            <w:shd w:val="clear" w:color="auto" w:fill="F2F2F2"/>
          </w:tcPr>
          <w:p w14:paraId="0AD81A3F" w14:textId="77777777" w:rsidR="003B67B3" w:rsidRPr="00AD552E" w:rsidRDefault="003B67B3" w:rsidP="00D63403">
            <w:pPr>
              <w:pStyle w:val="RFEText100"/>
              <w:rPr>
                <w:rFonts w:ascii="AOK Buenos Aires" w:hAnsi="AOK Buenos Aires"/>
              </w:rPr>
            </w:pPr>
            <w:r w:rsidRPr="00AD552E">
              <w:rPr>
                <w:rFonts w:ascii="AOK Buenos Aires" w:hAnsi="AOK Buenos Aires"/>
              </w:rPr>
              <w:t>PLZ/Ort/Land:</w:t>
            </w:r>
          </w:p>
        </w:tc>
        <w:tc>
          <w:tcPr>
            <w:tcW w:w="6240" w:type="dxa"/>
            <w:shd w:val="clear" w:color="auto" w:fill="auto"/>
          </w:tcPr>
          <w:p w14:paraId="1F73897A" w14:textId="77777777" w:rsidR="003B67B3" w:rsidRPr="00AD552E" w:rsidRDefault="003B67B3" w:rsidP="00D63403">
            <w:pPr>
              <w:pStyle w:val="RFEText100"/>
              <w:rPr>
                <w:rFonts w:ascii="AOK Buenos Aires" w:hAnsi="AOK Buenos Aires"/>
              </w:rPr>
            </w:pPr>
            <w:r w:rsidRPr="00AD552E">
              <w:rPr>
                <w:rFonts w:ascii="AOK Buenos Aires" w:hAnsi="AOK Buenos Aires"/>
              </w:rPr>
              <w:fldChar w:fldCharType="begin">
                <w:ffData>
                  <w:name w:val="Text2"/>
                  <w:enabled/>
                  <w:calcOnExit w:val="0"/>
                  <w:textInput/>
                </w:ffData>
              </w:fldChar>
            </w:r>
            <w:r w:rsidRPr="00AD552E">
              <w:rPr>
                <w:rFonts w:ascii="AOK Buenos Aires" w:hAnsi="AOK Buenos Aires"/>
              </w:rPr>
              <w:instrText xml:space="preserve">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fldChar w:fldCharType="end"/>
            </w:r>
          </w:p>
        </w:tc>
      </w:tr>
    </w:tbl>
    <w:p w14:paraId="46AC1FB3" w14:textId="77777777" w:rsidR="003B67B3" w:rsidRPr="00AD552E" w:rsidRDefault="003B67B3" w:rsidP="003B67B3">
      <w:pPr>
        <w:pStyle w:val="RFEText115"/>
        <w:rPr>
          <w:rFonts w:ascii="AOK Buenos Aires" w:hAnsi="AOK Buenos Aires"/>
        </w:rPr>
      </w:pPr>
      <w:r w:rsidRPr="00AD552E">
        <w:rPr>
          <w:rFonts w:ascii="AOK Buenos Aires" w:hAnsi="AOK Buenos Aires"/>
        </w:rPr>
        <w:t xml:space="preserve">enthaltenen Leistungen geben wir als </w:t>
      </w:r>
      <w:r w:rsidR="008E43C9" w:rsidRPr="00AD552E">
        <w:rPr>
          <w:rFonts w:ascii="AOK Buenos Aires" w:hAnsi="AOK Buenos Aires"/>
        </w:rPr>
        <w:t>Dritt-/</w:t>
      </w:r>
      <w:r w:rsidR="003D0D70" w:rsidRPr="00AD552E">
        <w:rPr>
          <w:rFonts w:ascii="AOK Buenos Aires" w:hAnsi="AOK Buenos Aires"/>
        </w:rPr>
        <w:t>Unterauftrag</w:t>
      </w:r>
      <w:r w:rsidRPr="00AD552E">
        <w:rPr>
          <w:rFonts w:ascii="AOK Buenos Aires" w:hAnsi="AOK Buenos Aires"/>
        </w:rPr>
        <w:t>nehmer</w:t>
      </w:r>
    </w:p>
    <w:tbl>
      <w:tblPr>
        <w:tblW w:w="5000" w:type="pct"/>
        <w:tblCellMar>
          <w:left w:w="0" w:type="dxa"/>
          <w:right w:w="0" w:type="dxa"/>
        </w:tblCellMar>
        <w:tblLook w:val="04A0" w:firstRow="1" w:lastRow="0" w:firstColumn="1" w:lastColumn="0" w:noHBand="0" w:noVBand="1"/>
      </w:tblPr>
      <w:tblGrid>
        <w:gridCol w:w="3129"/>
        <w:gridCol w:w="5933"/>
      </w:tblGrid>
      <w:tr w:rsidR="003B67B3" w:rsidRPr="00AD552E" w14:paraId="094B8133" w14:textId="77777777" w:rsidTr="001C7EE5">
        <w:tc>
          <w:tcPr>
            <w:tcW w:w="1564" w:type="pct"/>
            <w:tcBorders>
              <w:top w:val="single" w:sz="4" w:space="0" w:color="auto"/>
              <w:left w:val="single" w:sz="4" w:space="0" w:color="auto"/>
              <w:bottom w:val="single" w:sz="4" w:space="0" w:color="auto"/>
              <w:right w:val="single" w:sz="4" w:space="0" w:color="auto"/>
            </w:tcBorders>
            <w:shd w:val="clear" w:color="auto" w:fill="F2F2F2"/>
          </w:tcPr>
          <w:p w14:paraId="5448F08A" w14:textId="77777777" w:rsidR="003B67B3" w:rsidRPr="00AD552E" w:rsidRDefault="003B67B3" w:rsidP="00D63403">
            <w:pPr>
              <w:pStyle w:val="RFEText100"/>
              <w:rPr>
                <w:rFonts w:ascii="AOK Buenos Aires" w:hAnsi="AOK Buenos Aires"/>
              </w:rPr>
            </w:pPr>
            <w:r w:rsidRPr="00AD552E">
              <w:rPr>
                <w:rFonts w:ascii="AOK Buenos Aires" w:hAnsi="AOK Buenos Aires"/>
              </w:rPr>
              <w:t>Firma/Institution/Rechtsform:</w:t>
            </w:r>
          </w:p>
        </w:tc>
        <w:tc>
          <w:tcPr>
            <w:tcW w:w="3436" w:type="pct"/>
            <w:tcBorders>
              <w:top w:val="single" w:sz="4" w:space="0" w:color="auto"/>
              <w:left w:val="single" w:sz="4" w:space="0" w:color="auto"/>
              <w:bottom w:val="single" w:sz="4" w:space="0" w:color="auto"/>
              <w:right w:val="single" w:sz="4" w:space="0" w:color="auto"/>
            </w:tcBorders>
            <w:shd w:val="clear" w:color="auto" w:fill="auto"/>
          </w:tcPr>
          <w:p w14:paraId="0D40C829" w14:textId="77777777" w:rsidR="003B67B3" w:rsidRPr="00AD552E" w:rsidRDefault="003B67B3" w:rsidP="00D63403">
            <w:pPr>
              <w:pStyle w:val="RFEText100"/>
              <w:rPr>
                <w:rFonts w:ascii="AOK Buenos Aires" w:hAnsi="AOK Buenos Aires"/>
              </w:rPr>
            </w:pPr>
            <w:r w:rsidRPr="00AD552E">
              <w:rPr>
                <w:rFonts w:ascii="AOK Buenos Aires" w:hAnsi="AOK Buenos Aires"/>
              </w:rPr>
              <w:fldChar w:fldCharType="begin">
                <w:ffData>
                  <w:name w:val="Text2"/>
                  <w:enabled/>
                  <w:calcOnExit w:val="0"/>
                  <w:textInput/>
                </w:ffData>
              </w:fldChar>
            </w:r>
            <w:r w:rsidRPr="00AD552E">
              <w:rPr>
                <w:rFonts w:ascii="AOK Buenos Aires" w:hAnsi="AOK Buenos Aires"/>
              </w:rPr>
              <w:instrText xml:space="preserve">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p>
        </w:tc>
      </w:tr>
      <w:tr w:rsidR="003B67B3" w:rsidRPr="00AD552E" w14:paraId="678567AF" w14:textId="77777777" w:rsidTr="001C7EE5">
        <w:tc>
          <w:tcPr>
            <w:tcW w:w="1564" w:type="pct"/>
            <w:tcBorders>
              <w:top w:val="single" w:sz="4" w:space="0" w:color="auto"/>
              <w:left w:val="single" w:sz="4" w:space="0" w:color="auto"/>
              <w:bottom w:val="single" w:sz="4" w:space="0" w:color="auto"/>
              <w:right w:val="single" w:sz="4" w:space="0" w:color="auto"/>
            </w:tcBorders>
            <w:shd w:val="clear" w:color="auto" w:fill="F2F2F2"/>
          </w:tcPr>
          <w:p w14:paraId="30A82CC3" w14:textId="77777777" w:rsidR="003B67B3" w:rsidRPr="00AD552E" w:rsidRDefault="003B67B3" w:rsidP="00D63403">
            <w:pPr>
              <w:pStyle w:val="RFEText100"/>
              <w:rPr>
                <w:rFonts w:ascii="AOK Buenos Aires" w:hAnsi="AOK Buenos Aires"/>
              </w:rPr>
            </w:pPr>
            <w:r w:rsidRPr="00AD552E">
              <w:rPr>
                <w:rFonts w:ascii="AOK Buenos Aires" w:hAnsi="AOK Buenos Aires"/>
              </w:rPr>
              <w:t>Straße/Hausnummer:</w:t>
            </w:r>
          </w:p>
        </w:tc>
        <w:tc>
          <w:tcPr>
            <w:tcW w:w="3436" w:type="pct"/>
            <w:tcBorders>
              <w:top w:val="single" w:sz="4" w:space="0" w:color="auto"/>
              <w:left w:val="single" w:sz="4" w:space="0" w:color="auto"/>
              <w:bottom w:val="single" w:sz="4" w:space="0" w:color="auto"/>
              <w:right w:val="single" w:sz="4" w:space="0" w:color="auto"/>
            </w:tcBorders>
            <w:shd w:val="clear" w:color="auto" w:fill="auto"/>
          </w:tcPr>
          <w:p w14:paraId="3ECA0743" w14:textId="77777777" w:rsidR="003B67B3" w:rsidRPr="00AD552E" w:rsidRDefault="003B67B3" w:rsidP="00D63403">
            <w:pPr>
              <w:pStyle w:val="RFEText100"/>
              <w:rPr>
                <w:rFonts w:ascii="AOK Buenos Aires" w:hAnsi="AOK Buenos Aires"/>
              </w:rPr>
            </w:pPr>
            <w:r w:rsidRPr="00AD552E">
              <w:rPr>
                <w:rFonts w:ascii="AOK Buenos Aires" w:hAnsi="AOK Buenos Aires"/>
              </w:rPr>
              <w:fldChar w:fldCharType="begin">
                <w:ffData>
                  <w:name w:val="Text2"/>
                  <w:enabled/>
                  <w:calcOnExit w:val="0"/>
                  <w:textInput/>
                </w:ffData>
              </w:fldChar>
            </w:r>
            <w:r w:rsidRPr="00AD552E">
              <w:rPr>
                <w:rFonts w:ascii="AOK Buenos Aires" w:hAnsi="AOK Buenos Aires"/>
              </w:rPr>
              <w:instrText xml:space="preserve">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p>
        </w:tc>
      </w:tr>
      <w:tr w:rsidR="003B67B3" w:rsidRPr="00AD552E" w14:paraId="1BBF0339" w14:textId="77777777" w:rsidTr="001C7EE5">
        <w:tc>
          <w:tcPr>
            <w:tcW w:w="1564" w:type="pct"/>
            <w:tcBorders>
              <w:top w:val="single" w:sz="4" w:space="0" w:color="auto"/>
              <w:left w:val="single" w:sz="4" w:space="0" w:color="auto"/>
              <w:bottom w:val="single" w:sz="4" w:space="0" w:color="auto"/>
              <w:right w:val="single" w:sz="4" w:space="0" w:color="auto"/>
            </w:tcBorders>
            <w:shd w:val="clear" w:color="auto" w:fill="F2F2F2"/>
          </w:tcPr>
          <w:p w14:paraId="03E79652" w14:textId="77777777" w:rsidR="003B67B3" w:rsidRPr="00AD552E" w:rsidRDefault="003B67B3" w:rsidP="00D63403">
            <w:pPr>
              <w:pStyle w:val="RFEText100"/>
              <w:rPr>
                <w:rFonts w:ascii="AOK Buenos Aires" w:hAnsi="AOK Buenos Aires"/>
              </w:rPr>
            </w:pPr>
            <w:r w:rsidRPr="00AD552E">
              <w:rPr>
                <w:rFonts w:ascii="AOK Buenos Aires" w:hAnsi="AOK Buenos Aires"/>
              </w:rPr>
              <w:t>PLZ/Ort/Land:</w:t>
            </w:r>
          </w:p>
        </w:tc>
        <w:tc>
          <w:tcPr>
            <w:tcW w:w="3436" w:type="pct"/>
            <w:tcBorders>
              <w:top w:val="single" w:sz="4" w:space="0" w:color="auto"/>
              <w:left w:val="single" w:sz="4" w:space="0" w:color="auto"/>
              <w:bottom w:val="single" w:sz="4" w:space="0" w:color="auto"/>
              <w:right w:val="single" w:sz="4" w:space="0" w:color="auto"/>
            </w:tcBorders>
            <w:shd w:val="clear" w:color="auto" w:fill="auto"/>
          </w:tcPr>
          <w:p w14:paraId="667E70EC" w14:textId="77777777" w:rsidR="003B67B3" w:rsidRPr="00AD552E" w:rsidRDefault="003B67B3" w:rsidP="00D63403">
            <w:pPr>
              <w:pStyle w:val="RFEText100"/>
              <w:rPr>
                <w:rFonts w:ascii="AOK Buenos Aires" w:hAnsi="AOK Buenos Aires"/>
              </w:rPr>
            </w:pPr>
            <w:r w:rsidRPr="00AD552E">
              <w:rPr>
                <w:rFonts w:ascii="AOK Buenos Aires" w:hAnsi="AOK Buenos Aires"/>
              </w:rPr>
              <w:fldChar w:fldCharType="begin">
                <w:ffData>
                  <w:name w:val="Text2"/>
                  <w:enabled/>
                  <w:calcOnExit w:val="0"/>
                  <w:textInput/>
                </w:ffData>
              </w:fldChar>
            </w:r>
            <w:r w:rsidRPr="00AD552E">
              <w:rPr>
                <w:rFonts w:ascii="AOK Buenos Aires" w:hAnsi="AOK Buenos Aires"/>
              </w:rPr>
              <w:instrText xml:space="preserve">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p>
        </w:tc>
      </w:tr>
    </w:tbl>
    <w:p w14:paraId="09EB745B" w14:textId="77777777" w:rsidR="003B67B3" w:rsidRPr="00AD552E" w:rsidRDefault="003B67B3" w:rsidP="003B67B3">
      <w:pPr>
        <w:pStyle w:val="RFEText115"/>
        <w:rPr>
          <w:rFonts w:ascii="AOK Buenos Aires" w:hAnsi="AOK Buenos Aires"/>
        </w:rPr>
      </w:pPr>
      <w:r w:rsidRPr="00AD552E">
        <w:rPr>
          <w:rFonts w:ascii="AOK Buenos Aires" w:hAnsi="AOK Buenos Aires"/>
        </w:rPr>
        <w:t>die folgende Erklärung ab:</w:t>
      </w:r>
    </w:p>
    <w:p w14:paraId="28DB87F3" w14:textId="77777777" w:rsidR="003B67B3" w:rsidRPr="00AD552E" w:rsidRDefault="003B67B3" w:rsidP="003B67B3">
      <w:pPr>
        <w:pStyle w:val="RFEText115"/>
        <w:rPr>
          <w:rFonts w:ascii="AOK Buenos Aires" w:hAnsi="AOK Buenos Aires"/>
        </w:rPr>
      </w:pPr>
      <w:r w:rsidRPr="00AD552E">
        <w:rPr>
          <w:rFonts w:ascii="AOK Buenos Aires" w:hAnsi="AOK Buenos Aires"/>
        </w:rPr>
        <w:t>Im Falle der Zuschlagserteilung im Rahmen der oben genannten Ausschreibung an den oben genannten Bieter verpflichte ich mich diesem gegenüber verbindlich und dazu, zur Erfüllung des Vertrages die folgenden Leistungen zu erbringen und/oder die folgenden Mittel und Ressourcen zur Verfügung zu stellen:</w:t>
      </w:r>
    </w:p>
    <w:p w14:paraId="08FB344C" w14:textId="77777777" w:rsidR="003D0D70" w:rsidRPr="00AD552E" w:rsidRDefault="003D0D70" w:rsidP="003D0D70">
      <w:pPr>
        <w:pStyle w:val="RFEText115"/>
        <w:rPr>
          <w:rFonts w:ascii="AOK Buenos Aires" w:hAnsi="AOK Buenos Aires"/>
          <w:i/>
        </w:rPr>
      </w:pPr>
      <w:r w:rsidRPr="00AD552E">
        <w:rPr>
          <w:rFonts w:ascii="AOK Buenos Aires" w:hAnsi="AOK Buenos Aires"/>
          <w:i/>
        </w:rPr>
        <w:t>(</w:t>
      </w:r>
      <w:r w:rsidRPr="00AD552E">
        <w:rPr>
          <w:rFonts w:ascii="AOK Buenos Aires" w:hAnsi="AOK Buenos Aires"/>
          <w:b/>
          <w:i/>
          <w:sz w:val="20"/>
        </w:rPr>
        <w:t xml:space="preserve">Hier bitte </w:t>
      </w:r>
      <w:r w:rsidRPr="00AD552E">
        <w:rPr>
          <w:rFonts w:ascii="AOK Buenos Aires" w:hAnsi="AOK Buenos Aires"/>
          <w:b/>
          <w:sz w:val="20"/>
        </w:rPr>
        <w:t>die genaue Bezeichnung und Beschreibung der vom benannten Dritt-/Unterauftragnehmer zu erbringenden Leistungen und zur Verfügung zu stellenden Mittel (Falls erforderlich: Abgrenzung</w:t>
      </w:r>
      <w:r w:rsidRPr="00AD552E">
        <w:rPr>
          <w:rFonts w:ascii="AOK Buenos Aires" w:hAnsi="AOK Buenos Aires"/>
          <w:b/>
          <w:i/>
          <w:sz w:val="20"/>
        </w:rPr>
        <w:t xml:space="preserve"> zu anderen Leistungsteilen einfügen!</w:t>
      </w:r>
      <w:r w:rsidRPr="00AD552E">
        <w:rPr>
          <w:rFonts w:ascii="AOK Buenos Aires" w:hAnsi="AOK Buenos Aires"/>
          <w:i/>
        </w:rPr>
        <w:t>):</w:t>
      </w:r>
    </w:p>
    <w:tbl>
      <w:tblPr>
        <w:tblStyle w:val="Tabellenraster"/>
        <w:tblW w:w="0" w:type="auto"/>
        <w:tblLook w:val="04A0" w:firstRow="1" w:lastRow="0" w:firstColumn="1" w:lastColumn="0" w:noHBand="0" w:noVBand="1"/>
      </w:tblPr>
      <w:tblGrid>
        <w:gridCol w:w="4531"/>
        <w:gridCol w:w="4531"/>
      </w:tblGrid>
      <w:tr w:rsidR="003D0D70" w:rsidRPr="00AD552E" w14:paraId="59E70E98" w14:textId="77777777" w:rsidTr="003D0D70">
        <w:tc>
          <w:tcPr>
            <w:tcW w:w="4531" w:type="dxa"/>
          </w:tcPr>
          <w:p w14:paraId="2811F1DF" w14:textId="77777777" w:rsidR="003D0D70" w:rsidRPr="00AD552E" w:rsidRDefault="003D0D70" w:rsidP="003B67B3">
            <w:pPr>
              <w:pStyle w:val="RFEText115"/>
              <w:rPr>
                <w:rFonts w:ascii="AOK Buenos Aires" w:hAnsi="AOK Buenos Aires"/>
                <w:b/>
                <w:sz w:val="20"/>
              </w:rPr>
            </w:pPr>
            <w:r w:rsidRPr="00AD552E">
              <w:rPr>
                <w:rFonts w:ascii="AOK Buenos Aires" w:hAnsi="AOK Buenos Aires"/>
                <w:b/>
                <w:sz w:val="20"/>
              </w:rPr>
              <w:t>Vom Unterauftragnehmer zu erbringende Leistung:</w:t>
            </w:r>
          </w:p>
        </w:tc>
        <w:tc>
          <w:tcPr>
            <w:tcW w:w="4531" w:type="dxa"/>
          </w:tcPr>
          <w:p w14:paraId="5378BC92" w14:textId="77777777" w:rsidR="003D0D70" w:rsidRPr="00AD552E" w:rsidRDefault="003D0D70" w:rsidP="003B67B3">
            <w:pPr>
              <w:pStyle w:val="RFEText115"/>
              <w:rPr>
                <w:rFonts w:ascii="AOK Buenos Aires" w:hAnsi="AOK Buenos Aires"/>
                <w:b/>
                <w:sz w:val="20"/>
              </w:rPr>
            </w:pPr>
            <w:r w:rsidRPr="00AD552E">
              <w:rPr>
                <w:rFonts w:ascii="AOK Buenos Aires" w:hAnsi="AOK Buenos Aires"/>
                <w:b/>
                <w:sz w:val="20"/>
              </w:rPr>
              <w:t>Vom Unterauftragnehmer zur Verfügung zu stellende Mittel:</w:t>
            </w:r>
          </w:p>
        </w:tc>
      </w:tr>
      <w:tr w:rsidR="003D0D70" w:rsidRPr="00AD552E" w14:paraId="20376AE2" w14:textId="77777777" w:rsidTr="003D0D70">
        <w:tc>
          <w:tcPr>
            <w:tcW w:w="4531" w:type="dxa"/>
          </w:tcPr>
          <w:p w14:paraId="1027CA18" w14:textId="77777777" w:rsidR="003D0D70" w:rsidRPr="00AD552E" w:rsidRDefault="003D0D70" w:rsidP="003B67B3">
            <w:pPr>
              <w:pStyle w:val="RFEText115"/>
              <w:rPr>
                <w:rFonts w:ascii="AOK Buenos Aires" w:hAnsi="AOK Buenos Aires"/>
              </w:rPr>
            </w:pPr>
            <w:r w:rsidRPr="00AD552E">
              <w:rPr>
                <w:rFonts w:ascii="AOK Buenos Aires" w:hAnsi="AOK Buenos Aires"/>
              </w:rPr>
              <w:fldChar w:fldCharType="begin">
                <w:ffData>
                  <w:name w:val="Text5"/>
                  <w:enabled/>
                  <w:calcOnExit w:val="0"/>
                  <w:textInput/>
                </w:ffData>
              </w:fldChar>
            </w:r>
            <w:bookmarkStart w:id="0" w:name="Text5"/>
            <w:r w:rsidRPr="00AD552E">
              <w:rPr>
                <w:rFonts w:ascii="AOK Buenos Aires" w:hAnsi="AOK Buenos Aires"/>
              </w:rPr>
              <w:instrText xml:space="preserve"> 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bookmarkEnd w:id="0"/>
          </w:p>
        </w:tc>
        <w:tc>
          <w:tcPr>
            <w:tcW w:w="4531" w:type="dxa"/>
          </w:tcPr>
          <w:p w14:paraId="6180AB45" w14:textId="77777777" w:rsidR="003D0D70" w:rsidRPr="00AD552E" w:rsidRDefault="003D0D70" w:rsidP="003B67B3">
            <w:pPr>
              <w:pStyle w:val="RFEText115"/>
              <w:rPr>
                <w:rFonts w:ascii="AOK Buenos Aires" w:hAnsi="AOK Buenos Aires"/>
              </w:rPr>
            </w:pPr>
            <w:r w:rsidRPr="00AD552E">
              <w:rPr>
                <w:rFonts w:ascii="AOK Buenos Aires" w:hAnsi="AOK Buenos Aires"/>
              </w:rPr>
              <w:fldChar w:fldCharType="begin">
                <w:ffData>
                  <w:name w:val="Text6"/>
                  <w:enabled/>
                  <w:calcOnExit w:val="0"/>
                  <w:textInput/>
                </w:ffData>
              </w:fldChar>
            </w:r>
            <w:bookmarkStart w:id="1" w:name="Text6"/>
            <w:r w:rsidRPr="00AD552E">
              <w:rPr>
                <w:rFonts w:ascii="AOK Buenos Aires" w:hAnsi="AOK Buenos Aires"/>
              </w:rPr>
              <w:instrText xml:space="preserve"> 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bookmarkEnd w:id="1"/>
          </w:p>
        </w:tc>
      </w:tr>
      <w:tr w:rsidR="003D0D70" w:rsidRPr="00AD552E" w14:paraId="0D37D421" w14:textId="77777777" w:rsidTr="003D0D70">
        <w:tc>
          <w:tcPr>
            <w:tcW w:w="4531" w:type="dxa"/>
          </w:tcPr>
          <w:p w14:paraId="090C1A66" w14:textId="77777777" w:rsidR="003D0D70" w:rsidRPr="00AD552E" w:rsidRDefault="003D0D70" w:rsidP="003B67B3">
            <w:pPr>
              <w:pStyle w:val="RFEText115"/>
              <w:rPr>
                <w:rFonts w:ascii="AOK Buenos Aires" w:hAnsi="AOK Buenos Aires"/>
              </w:rPr>
            </w:pPr>
            <w:r w:rsidRPr="00AD552E">
              <w:rPr>
                <w:rFonts w:ascii="AOK Buenos Aires" w:hAnsi="AOK Buenos Aires"/>
              </w:rPr>
              <w:fldChar w:fldCharType="begin">
                <w:ffData>
                  <w:name w:val="Text7"/>
                  <w:enabled/>
                  <w:calcOnExit w:val="0"/>
                  <w:textInput/>
                </w:ffData>
              </w:fldChar>
            </w:r>
            <w:bookmarkStart w:id="2" w:name="Text7"/>
            <w:r w:rsidRPr="00AD552E">
              <w:rPr>
                <w:rFonts w:ascii="AOK Buenos Aires" w:hAnsi="AOK Buenos Aires"/>
              </w:rPr>
              <w:instrText xml:space="preserve"> 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bookmarkEnd w:id="2"/>
          </w:p>
        </w:tc>
        <w:tc>
          <w:tcPr>
            <w:tcW w:w="4531" w:type="dxa"/>
          </w:tcPr>
          <w:p w14:paraId="305D7AAC" w14:textId="77777777" w:rsidR="003D0D70" w:rsidRPr="00AD552E" w:rsidRDefault="003D0D70" w:rsidP="003B67B3">
            <w:pPr>
              <w:pStyle w:val="RFEText115"/>
              <w:rPr>
                <w:rFonts w:ascii="AOK Buenos Aires" w:hAnsi="AOK Buenos Aires"/>
              </w:rPr>
            </w:pPr>
            <w:r w:rsidRPr="00AD552E">
              <w:rPr>
                <w:rFonts w:ascii="AOK Buenos Aires" w:hAnsi="AOK Buenos Aires"/>
              </w:rPr>
              <w:fldChar w:fldCharType="begin">
                <w:ffData>
                  <w:name w:val="Text8"/>
                  <w:enabled/>
                  <w:calcOnExit w:val="0"/>
                  <w:textInput/>
                </w:ffData>
              </w:fldChar>
            </w:r>
            <w:bookmarkStart w:id="3" w:name="Text8"/>
            <w:r w:rsidRPr="00AD552E">
              <w:rPr>
                <w:rFonts w:ascii="AOK Buenos Aires" w:hAnsi="AOK Buenos Aires"/>
              </w:rPr>
              <w:instrText xml:space="preserve"> 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bookmarkEnd w:id="3"/>
          </w:p>
        </w:tc>
      </w:tr>
      <w:tr w:rsidR="003D0D70" w:rsidRPr="00AD552E" w14:paraId="3ADC8D82" w14:textId="77777777" w:rsidTr="003D0D70">
        <w:tc>
          <w:tcPr>
            <w:tcW w:w="4531" w:type="dxa"/>
          </w:tcPr>
          <w:p w14:paraId="31D1BFF2" w14:textId="77777777" w:rsidR="003D0D70" w:rsidRPr="00AD552E" w:rsidRDefault="003D0D70" w:rsidP="003B67B3">
            <w:pPr>
              <w:pStyle w:val="RFEText115"/>
              <w:rPr>
                <w:rFonts w:ascii="AOK Buenos Aires" w:hAnsi="AOK Buenos Aires"/>
              </w:rPr>
            </w:pPr>
            <w:r w:rsidRPr="00AD552E">
              <w:rPr>
                <w:rFonts w:ascii="AOK Buenos Aires" w:hAnsi="AOK Buenos Aires"/>
              </w:rPr>
              <w:fldChar w:fldCharType="begin">
                <w:ffData>
                  <w:name w:val="Text9"/>
                  <w:enabled/>
                  <w:calcOnExit w:val="0"/>
                  <w:textInput/>
                </w:ffData>
              </w:fldChar>
            </w:r>
            <w:bookmarkStart w:id="4" w:name="Text9"/>
            <w:r w:rsidRPr="00AD552E">
              <w:rPr>
                <w:rFonts w:ascii="AOK Buenos Aires" w:hAnsi="AOK Buenos Aires"/>
              </w:rPr>
              <w:instrText xml:space="preserve"> 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bookmarkEnd w:id="4"/>
          </w:p>
        </w:tc>
        <w:tc>
          <w:tcPr>
            <w:tcW w:w="4531" w:type="dxa"/>
          </w:tcPr>
          <w:p w14:paraId="56BD651A" w14:textId="77777777" w:rsidR="003D0D70" w:rsidRPr="00AD552E" w:rsidRDefault="003D0D70" w:rsidP="003B67B3">
            <w:pPr>
              <w:pStyle w:val="RFEText115"/>
              <w:rPr>
                <w:rFonts w:ascii="AOK Buenos Aires" w:hAnsi="AOK Buenos Aires"/>
              </w:rPr>
            </w:pPr>
            <w:r w:rsidRPr="00AD552E">
              <w:rPr>
                <w:rFonts w:ascii="AOK Buenos Aires" w:hAnsi="AOK Buenos Aires"/>
              </w:rPr>
              <w:fldChar w:fldCharType="begin">
                <w:ffData>
                  <w:name w:val="Text10"/>
                  <w:enabled/>
                  <w:calcOnExit w:val="0"/>
                  <w:textInput/>
                </w:ffData>
              </w:fldChar>
            </w:r>
            <w:bookmarkStart w:id="5" w:name="Text10"/>
            <w:r w:rsidRPr="00AD552E">
              <w:rPr>
                <w:rFonts w:ascii="AOK Buenos Aires" w:hAnsi="AOK Buenos Aires"/>
              </w:rPr>
              <w:instrText xml:space="preserve"> 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bookmarkEnd w:id="5"/>
          </w:p>
        </w:tc>
      </w:tr>
      <w:tr w:rsidR="003D0D70" w:rsidRPr="00AD552E" w14:paraId="32A1A41B" w14:textId="77777777" w:rsidTr="003D0D70">
        <w:tc>
          <w:tcPr>
            <w:tcW w:w="4531" w:type="dxa"/>
          </w:tcPr>
          <w:p w14:paraId="3A2D7FC1" w14:textId="77777777" w:rsidR="003D0D70" w:rsidRPr="00AD552E" w:rsidRDefault="003D0D70" w:rsidP="003B67B3">
            <w:pPr>
              <w:pStyle w:val="RFEText115"/>
              <w:rPr>
                <w:rFonts w:ascii="AOK Buenos Aires" w:hAnsi="AOK Buenos Aires"/>
              </w:rPr>
            </w:pPr>
            <w:r w:rsidRPr="00AD552E">
              <w:rPr>
                <w:rFonts w:ascii="AOK Buenos Aires" w:hAnsi="AOK Buenos Aires"/>
              </w:rPr>
              <w:fldChar w:fldCharType="begin">
                <w:ffData>
                  <w:name w:val="Text11"/>
                  <w:enabled/>
                  <w:calcOnExit w:val="0"/>
                  <w:textInput/>
                </w:ffData>
              </w:fldChar>
            </w:r>
            <w:bookmarkStart w:id="6" w:name="Text11"/>
            <w:r w:rsidRPr="00AD552E">
              <w:rPr>
                <w:rFonts w:ascii="AOK Buenos Aires" w:hAnsi="AOK Buenos Aires"/>
              </w:rPr>
              <w:instrText xml:space="preserve"> 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bookmarkEnd w:id="6"/>
          </w:p>
        </w:tc>
        <w:tc>
          <w:tcPr>
            <w:tcW w:w="4531" w:type="dxa"/>
          </w:tcPr>
          <w:p w14:paraId="7E8AEC8C" w14:textId="77777777" w:rsidR="003D0D70" w:rsidRPr="00AD552E" w:rsidRDefault="003D0D70" w:rsidP="003B67B3">
            <w:pPr>
              <w:pStyle w:val="RFEText115"/>
              <w:rPr>
                <w:rFonts w:ascii="AOK Buenos Aires" w:hAnsi="AOK Buenos Aires"/>
              </w:rPr>
            </w:pPr>
            <w:r w:rsidRPr="00AD552E">
              <w:rPr>
                <w:rFonts w:ascii="AOK Buenos Aires" w:hAnsi="AOK Buenos Aires"/>
              </w:rPr>
              <w:fldChar w:fldCharType="begin">
                <w:ffData>
                  <w:name w:val="Text12"/>
                  <w:enabled/>
                  <w:calcOnExit w:val="0"/>
                  <w:textInput/>
                </w:ffData>
              </w:fldChar>
            </w:r>
            <w:bookmarkStart w:id="7" w:name="Text12"/>
            <w:r w:rsidRPr="00AD552E">
              <w:rPr>
                <w:rFonts w:ascii="AOK Buenos Aires" w:hAnsi="AOK Buenos Aires"/>
              </w:rPr>
              <w:instrText xml:space="preserve"> 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bookmarkEnd w:id="7"/>
          </w:p>
        </w:tc>
      </w:tr>
    </w:tbl>
    <w:p w14:paraId="7E21735A" w14:textId="77777777" w:rsidR="000E613A" w:rsidRPr="00AD552E" w:rsidRDefault="003B67B3" w:rsidP="003B67B3">
      <w:pPr>
        <w:pStyle w:val="RFEText115"/>
        <w:rPr>
          <w:rFonts w:ascii="AOK Buenos Aires" w:hAnsi="AOK Buenos Aires"/>
        </w:rPr>
      </w:pPr>
      <w:r w:rsidRPr="00AD552E">
        <w:rPr>
          <w:rFonts w:ascii="AOK Buenos Aires" w:hAnsi="AOK Buenos Aires"/>
        </w:rPr>
        <w:t>Wir bestätigen hiermit, dass wir selbst über die oben genannten Ressourcen in Bezug auf Fachkunde und Leistungsfähigkeit verfügen.</w:t>
      </w:r>
    </w:p>
    <w:p w14:paraId="645331D7" w14:textId="77777777" w:rsidR="003B67B3" w:rsidRPr="00AD552E" w:rsidRDefault="003B67B3" w:rsidP="003B67B3">
      <w:pPr>
        <w:pStyle w:val="RFEText115"/>
        <w:rPr>
          <w:rFonts w:ascii="AOK Buenos Aires" w:hAnsi="AOK Buenos Aires"/>
        </w:rPr>
      </w:pPr>
    </w:p>
    <w:tbl>
      <w:tblPr>
        <w:tblW w:w="7891" w:type="dxa"/>
        <w:tblInd w:w="-5" w:type="dxa"/>
        <w:tblCellMar>
          <w:left w:w="0" w:type="dxa"/>
          <w:right w:w="0" w:type="dxa"/>
        </w:tblCellMar>
        <w:tblLook w:val="04A0" w:firstRow="1" w:lastRow="0" w:firstColumn="1" w:lastColumn="0" w:noHBand="0" w:noVBand="1"/>
      </w:tblPr>
      <w:tblGrid>
        <w:gridCol w:w="22"/>
        <w:gridCol w:w="7869"/>
      </w:tblGrid>
      <w:tr w:rsidR="003B67B3" w:rsidRPr="00AD552E" w14:paraId="518E27F3" w14:textId="77777777" w:rsidTr="003D0D70">
        <w:trPr>
          <w:trHeight w:val="1245"/>
        </w:trPr>
        <w:tc>
          <w:tcPr>
            <w:tcW w:w="22" w:type="dxa"/>
          </w:tcPr>
          <w:p w14:paraId="66ABDF8B" w14:textId="77777777" w:rsidR="003B67B3" w:rsidRPr="00AD552E" w:rsidRDefault="003B67B3" w:rsidP="00D63403">
            <w:pPr>
              <w:pStyle w:val="RFEText115"/>
              <w:rPr>
                <w:rFonts w:ascii="AOK Buenos Aires" w:hAnsi="AOK Buenos Aires"/>
              </w:rPr>
            </w:pPr>
          </w:p>
        </w:tc>
        <w:tc>
          <w:tcPr>
            <w:tcW w:w="7869" w:type="dxa"/>
          </w:tcPr>
          <w:p w14:paraId="6AABBA8D" w14:textId="77777777" w:rsidR="003B67B3" w:rsidRPr="00AD552E" w:rsidRDefault="003B67B3" w:rsidP="003D0D70">
            <w:pPr>
              <w:pStyle w:val="RFEText115zentriert"/>
              <w:ind w:left="-1980"/>
              <w:jc w:val="left"/>
              <w:rPr>
                <w:rFonts w:ascii="AOK Buenos Aires" w:hAnsi="AOK Buenos Aires"/>
              </w:rPr>
            </w:pPr>
            <w:r w:rsidRPr="00AD552E">
              <w:rPr>
                <w:rFonts w:ascii="AOK Buenos Aires" w:hAnsi="AOK Buenos Aires"/>
              </w:rPr>
              <w:t>_______________________________________________</w:t>
            </w:r>
            <w:r w:rsidR="003D0D70" w:rsidRPr="00AD552E">
              <w:rPr>
                <w:rFonts w:ascii="AOK Buenos Aires" w:hAnsi="AOK Buenos Aires"/>
              </w:rPr>
              <w:t>_________________________</w:t>
            </w:r>
            <w:r w:rsidRPr="00AD552E">
              <w:rPr>
                <w:rFonts w:ascii="AOK Buenos Aires" w:hAnsi="AOK Buenos Aires"/>
              </w:rPr>
              <w:t>______</w:t>
            </w:r>
          </w:p>
          <w:p w14:paraId="59209201" w14:textId="77777777" w:rsidR="003B67B3" w:rsidRPr="00AD552E" w:rsidRDefault="003B67B3" w:rsidP="003D0D70">
            <w:pPr>
              <w:pStyle w:val="RFEText115zentriert"/>
              <w:jc w:val="left"/>
              <w:rPr>
                <w:rFonts w:ascii="AOK Buenos Aires" w:hAnsi="AOK Buenos Aires"/>
              </w:rPr>
            </w:pPr>
            <w:r w:rsidRPr="00AD552E">
              <w:rPr>
                <w:rFonts w:ascii="AOK Buenos Aires" w:hAnsi="AOK Buenos Aires"/>
              </w:rPr>
              <w:t xml:space="preserve">Ort, Datum, Unterschrift und Firmenstempel des </w:t>
            </w:r>
            <w:r w:rsidR="00AA23BA" w:rsidRPr="00AD552E">
              <w:rPr>
                <w:rFonts w:ascii="AOK Buenos Aires" w:hAnsi="AOK Buenos Aires"/>
              </w:rPr>
              <w:t>Dritt-/</w:t>
            </w:r>
            <w:r w:rsidR="003D0D70" w:rsidRPr="00AD552E">
              <w:rPr>
                <w:rFonts w:ascii="AOK Buenos Aires" w:hAnsi="AOK Buenos Aires"/>
              </w:rPr>
              <w:t>Unterauftrag</w:t>
            </w:r>
            <w:r w:rsidR="00AA23BA" w:rsidRPr="00AD552E">
              <w:rPr>
                <w:rFonts w:ascii="AOK Buenos Aires" w:hAnsi="AOK Buenos Aires"/>
              </w:rPr>
              <w:t>nehmer</w:t>
            </w:r>
            <w:r w:rsidRPr="00AD552E">
              <w:rPr>
                <w:rFonts w:ascii="AOK Buenos Aires" w:hAnsi="AOK Buenos Aires"/>
              </w:rPr>
              <w:t>s</w:t>
            </w:r>
          </w:p>
        </w:tc>
      </w:tr>
    </w:tbl>
    <w:p w14:paraId="559F6B38" w14:textId="77777777" w:rsidR="00D63403" w:rsidRPr="00AD552E" w:rsidRDefault="00D63403" w:rsidP="003B67B3">
      <w:pPr>
        <w:rPr>
          <w:rFonts w:ascii="AOK Buenos Aires" w:hAnsi="AOK Buenos Aires"/>
        </w:rPr>
      </w:pPr>
    </w:p>
    <w:sectPr w:rsidR="00D63403" w:rsidRPr="00AD552E" w:rsidSect="00AD552E">
      <w:headerReference w:type="default" r:id="rId6"/>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C3A25" w14:textId="77777777" w:rsidR="00AD552E" w:rsidRDefault="00AD552E" w:rsidP="005648A8">
      <w:r>
        <w:separator/>
      </w:r>
    </w:p>
  </w:endnote>
  <w:endnote w:type="continuationSeparator" w:id="0">
    <w:p w14:paraId="1DA048CF" w14:textId="77777777" w:rsidR="00AD552E" w:rsidRDefault="00AD552E" w:rsidP="0056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OK Buenos Aires">
    <w:panose1 w:val="00000000000000000000"/>
    <w:charset w:val="00"/>
    <w:family w:val="modern"/>
    <w:notTrueType/>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06F1D" w14:textId="77777777" w:rsidR="00AD552E" w:rsidRDefault="00AD552E" w:rsidP="005648A8">
      <w:r>
        <w:separator/>
      </w:r>
    </w:p>
  </w:footnote>
  <w:footnote w:type="continuationSeparator" w:id="0">
    <w:p w14:paraId="17475901" w14:textId="77777777" w:rsidR="00AD552E" w:rsidRDefault="00AD552E" w:rsidP="0056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7EDA1" w14:textId="77777777" w:rsidR="00AD552E" w:rsidRPr="00AD552E" w:rsidRDefault="00AD552E" w:rsidP="00AD552E">
    <w:pPr>
      <w:pStyle w:val="Kopfzeile"/>
      <w:jc w:val="center"/>
      <w:rPr>
        <w:rFonts w:ascii="AOK Buenos Aires" w:hAnsi="AOK Buenos Aires"/>
        <w:sz w:val="16"/>
        <w:szCs w:val="16"/>
      </w:rPr>
    </w:pPr>
    <w:r w:rsidRPr="00AD552E">
      <w:rPr>
        <w:rFonts w:ascii="AOK Buenos Aires" w:hAnsi="AOK Buenos Aires"/>
        <w:sz w:val="16"/>
        <w:szCs w:val="16"/>
      </w:rPr>
      <w:t>Anlage 12: Verpflichtungserklärung des benannten Dritt-/Unterauftragnehmers gegenüber dem Bieter</w:t>
    </w:r>
  </w:p>
  <w:p w14:paraId="35C40C6F" w14:textId="77777777" w:rsidR="00AD552E" w:rsidRPr="00AD552E" w:rsidRDefault="00AD552E" w:rsidP="00AD552E">
    <w:pPr>
      <w:pStyle w:val="Kopfzeile"/>
      <w:jc w:val="center"/>
      <w:rPr>
        <w:rFonts w:ascii="AOK Buenos Aires" w:hAnsi="AOK Buenos Aires"/>
        <w:sz w:val="16"/>
        <w:szCs w:val="16"/>
      </w:rPr>
    </w:pPr>
    <w:r w:rsidRPr="00AD552E">
      <w:rPr>
        <w:rFonts w:ascii="AOK Buenos Aires" w:hAnsi="AOK Buenos Aires"/>
        <w:sz w:val="16"/>
        <w:szCs w:val="16"/>
      </w:rPr>
      <w:t>zur Ausschreibung des AOK-Bundesverbandes „Einrichtung eines hochwertigen Studios zur Produktion von internen und externen Videoinhalten – hier Studiotechnik“</w:t>
    </w:r>
  </w:p>
  <w:p w14:paraId="7E7FEEAA" w14:textId="77777777" w:rsidR="005648A8" w:rsidRPr="00AD552E" w:rsidRDefault="005648A8" w:rsidP="00AD552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oD8Aqe5iaMse6eEEnLNZctGbelUyKhO0K4qU83YOeY4aqFR2JgsXWV4L/KvwZn97NiUhcTrTBNMXAm07MKc0A==" w:salt="YdpbHHs/Do7D/mwp3cNpW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52E"/>
    <w:rsid w:val="000E613A"/>
    <w:rsid w:val="00113954"/>
    <w:rsid w:val="00164C75"/>
    <w:rsid w:val="001C7EE5"/>
    <w:rsid w:val="001D214D"/>
    <w:rsid w:val="00317F5F"/>
    <w:rsid w:val="00374A51"/>
    <w:rsid w:val="003B67B3"/>
    <w:rsid w:val="003D0D70"/>
    <w:rsid w:val="003F2365"/>
    <w:rsid w:val="00410F53"/>
    <w:rsid w:val="0042320C"/>
    <w:rsid w:val="00441CCF"/>
    <w:rsid w:val="005648A8"/>
    <w:rsid w:val="00567044"/>
    <w:rsid w:val="00595DF2"/>
    <w:rsid w:val="00595E43"/>
    <w:rsid w:val="007C26BE"/>
    <w:rsid w:val="00841BD4"/>
    <w:rsid w:val="008E43C9"/>
    <w:rsid w:val="00926034"/>
    <w:rsid w:val="00A11468"/>
    <w:rsid w:val="00A372EF"/>
    <w:rsid w:val="00A76EA3"/>
    <w:rsid w:val="00AA23BA"/>
    <w:rsid w:val="00AD552E"/>
    <w:rsid w:val="00BA5FF9"/>
    <w:rsid w:val="00BE3164"/>
    <w:rsid w:val="00CF754E"/>
    <w:rsid w:val="00D106E0"/>
    <w:rsid w:val="00D11C9C"/>
    <w:rsid w:val="00D63403"/>
    <w:rsid w:val="00DE465B"/>
    <w:rsid w:val="00EE484F"/>
    <w:rsid w:val="00F03551"/>
    <w:rsid w:val="00FD6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B2088"/>
  <w15:chartTrackingRefBased/>
  <w15:docId w15:val="{DB2776FE-AAEE-44F9-90F0-FD9A6BCFA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14D"/>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1D214D"/>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1D214D"/>
    <w:pPr>
      <w:spacing w:after="360"/>
      <w:jc w:val="center"/>
    </w:pPr>
    <w:rPr>
      <w:b/>
      <w:color w:val="000000"/>
      <w:sz w:val="36"/>
      <w:szCs w:val="40"/>
      <w:lang w:eastAsia="en-US"/>
    </w:rPr>
  </w:style>
  <w:style w:type="paragraph" w:customStyle="1" w:styleId="RFE2Titeltext">
    <w:name w:val="RFE 2 Titeltext"/>
    <w:basedOn w:val="Standard"/>
    <w:qFormat/>
    <w:rsid w:val="005648A8"/>
    <w:pPr>
      <w:tabs>
        <w:tab w:val="center" w:pos="4536"/>
        <w:tab w:val="right" w:pos="9072"/>
      </w:tabs>
      <w:spacing w:after="120"/>
      <w:jc w:val="center"/>
    </w:pPr>
    <w:rPr>
      <w:sz w:val="28"/>
      <w:szCs w:val="32"/>
    </w:rPr>
  </w:style>
  <w:style w:type="paragraph" w:customStyle="1" w:styleId="RFEText115zentriert">
    <w:name w:val="RFE Text 115 zentriert"/>
    <w:basedOn w:val="RFEText115"/>
    <w:qFormat/>
    <w:rsid w:val="001D214D"/>
    <w:pPr>
      <w:jc w:val="center"/>
    </w:pPr>
  </w:style>
  <w:style w:type="paragraph" w:styleId="Kopfzeile">
    <w:name w:val="header"/>
    <w:basedOn w:val="Standard"/>
    <w:link w:val="KopfzeileZchn"/>
    <w:unhideWhenUsed/>
    <w:rsid w:val="005648A8"/>
    <w:pPr>
      <w:tabs>
        <w:tab w:val="center" w:pos="4536"/>
        <w:tab w:val="right" w:pos="9072"/>
      </w:tabs>
    </w:pPr>
  </w:style>
  <w:style w:type="character" w:customStyle="1" w:styleId="KopfzeileZchn">
    <w:name w:val="Kopfzeile Zchn"/>
    <w:link w:val="Kopfzeile"/>
    <w:uiPriority w:val="99"/>
    <w:rsid w:val="005648A8"/>
    <w:rPr>
      <w:rFonts w:ascii="Arial" w:eastAsia="Times New Roman" w:hAnsi="Arial" w:cs="Times New Roman"/>
      <w:szCs w:val="20"/>
      <w:lang w:eastAsia="de-DE"/>
    </w:rPr>
  </w:style>
  <w:style w:type="paragraph" w:styleId="Fuzeile">
    <w:name w:val="footer"/>
    <w:basedOn w:val="Standard"/>
    <w:link w:val="FuzeileZchn"/>
    <w:uiPriority w:val="99"/>
    <w:unhideWhenUsed/>
    <w:rsid w:val="005648A8"/>
    <w:pPr>
      <w:tabs>
        <w:tab w:val="center" w:pos="4536"/>
        <w:tab w:val="right" w:pos="9072"/>
      </w:tabs>
    </w:pPr>
  </w:style>
  <w:style w:type="character" w:customStyle="1" w:styleId="FuzeileZchn">
    <w:name w:val="Fußzeile Zchn"/>
    <w:link w:val="Fuzeile"/>
    <w:uiPriority w:val="99"/>
    <w:rsid w:val="005648A8"/>
    <w:rPr>
      <w:rFonts w:ascii="Arial" w:eastAsia="Times New Roman" w:hAnsi="Arial" w:cs="Times New Roman"/>
      <w:szCs w:val="20"/>
      <w:lang w:eastAsia="de-DE"/>
    </w:rPr>
  </w:style>
  <w:style w:type="paragraph" w:customStyle="1" w:styleId="RFEKopfzeile">
    <w:name w:val="RFE Kopfzeile"/>
    <w:basedOn w:val="Standard"/>
    <w:qFormat/>
    <w:rsid w:val="005648A8"/>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5648A8"/>
    <w:pPr>
      <w:jc w:val="right"/>
    </w:pPr>
    <w:rPr>
      <w:spacing w:val="-1"/>
      <w:sz w:val="16"/>
    </w:rPr>
  </w:style>
  <w:style w:type="paragraph" w:customStyle="1" w:styleId="RFEText100">
    <w:name w:val="RFE Text 100"/>
    <w:basedOn w:val="Standard"/>
    <w:qFormat/>
    <w:rsid w:val="00926034"/>
    <w:pPr>
      <w:spacing w:before="120" w:after="120"/>
    </w:pPr>
  </w:style>
  <w:style w:type="paragraph" w:styleId="Sprechblasentext">
    <w:name w:val="Balloon Text"/>
    <w:basedOn w:val="Standard"/>
    <w:link w:val="SprechblasentextZchn"/>
    <w:uiPriority w:val="99"/>
    <w:semiHidden/>
    <w:unhideWhenUsed/>
    <w:rsid w:val="00FD6A65"/>
    <w:rPr>
      <w:rFonts w:ascii="Tahoma" w:hAnsi="Tahoma" w:cs="Tahoma"/>
      <w:sz w:val="16"/>
      <w:szCs w:val="16"/>
    </w:rPr>
  </w:style>
  <w:style w:type="character" w:customStyle="1" w:styleId="SprechblasentextZchn">
    <w:name w:val="Sprechblasentext Zchn"/>
    <w:link w:val="Sprechblasentext"/>
    <w:uiPriority w:val="99"/>
    <w:semiHidden/>
    <w:rsid w:val="00FD6A65"/>
    <w:rPr>
      <w:rFonts w:ascii="Tahoma" w:eastAsia="Times New Roman" w:hAnsi="Tahoma" w:cs="Tahoma"/>
      <w:sz w:val="16"/>
      <w:szCs w:val="16"/>
      <w:lang w:eastAsia="de-DE"/>
    </w:rPr>
  </w:style>
  <w:style w:type="table" w:styleId="Tabellenraster">
    <w:name w:val="Table Grid"/>
    <w:basedOn w:val="NormaleTabelle"/>
    <w:uiPriority w:val="59"/>
    <w:rsid w:val="00A11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2_AOK-Bundesverband\2026\Studio\3%20Medientechnik\02%20Vergabeunterlagen\01_Mustervorlagen\xx%20VE%20DrittUnterauftragnehmer.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xx VE DrittUnterauftragnehmer</Template>
  <TotalTime>0</TotalTime>
  <Pages>2</Pages>
  <Words>247</Words>
  <Characters>1562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Schellschmidt, Carlotta</dc:creator>
  <cp:keywords/>
  <cp:lastModifiedBy>Schellschmidt, Carlotta</cp:lastModifiedBy>
  <cp:revision>2</cp:revision>
  <cp:lastPrinted>2015-07-09T09:33:00Z</cp:lastPrinted>
  <dcterms:created xsi:type="dcterms:W3CDTF">2026-05-07T07:31:00Z</dcterms:created>
  <dcterms:modified xsi:type="dcterms:W3CDTF">2026-05-07T07:31:00Z</dcterms:modified>
</cp:coreProperties>
</file>